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23FEE" w:rsidR="008A48CE" w:rsidP="008A48CE" w:rsidRDefault="008A48CE" w14:paraId="d5bcbe1" w14:textId="d5bcbe1">
      <w:pPr>
        <w15:collapsed w:val="false"/>
      </w:pPr>
      <w:bookmarkStart w:name="_GoBack" w:id="0"/>
      <w:bookmarkEnd w:id="0"/>
    </w:p>
    <w:p w:rsidRPr="00F23FEE" w:rsidR="008A48CE" w:rsidP="008A48CE" w:rsidRDefault="008A48CE">
      <w:r w:rsidRPr="00F23FEE">
        <w:t>REPUBLIKA HRVATSKA</w:t>
      </w:r>
    </w:p>
    <w:p w:rsidRPr="00F23FEE" w:rsidR="008A48CE" w:rsidP="008A48CE" w:rsidRDefault="008A48CE">
      <w:r w:rsidRPr="00F23FEE">
        <w:t>TRGOVAČKI SUD U ZAGREBU</w:t>
      </w:r>
    </w:p>
    <w:p w:rsidRPr="00F23FEE" w:rsidR="008A48CE" w:rsidP="008A48CE" w:rsidRDefault="008A48CE">
      <w:r w:rsidRPr="00F23FEE">
        <w:t>Zagreb, Amruševa 2/II</w:t>
      </w:r>
    </w:p>
    <w:p w:rsidRPr="00F23FEE" w:rsidR="008A48CE" w:rsidP="00F23FEE" w:rsidRDefault="00344BAF">
      <w:pPr>
        <w:jc w:val="right"/>
      </w:pPr>
      <w:r>
        <w:t>74. St-1905</w:t>
      </w:r>
      <w:r w:rsidR="001D1F2F">
        <w:t>/2019</w:t>
      </w:r>
    </w:p>
    <w:p w:rsidRPr="00F23FEE" w:rsidR="008A48CE" w:rsidP="008A48CE" w:rsidRDefault="008A48CE"/>
    <w:p w:rsidRPr="00F23FEE" w:rsidR="008A48CE" w:rsidP="003611D6" w:rsidRDefault="008A48CE">
      <w:pPr>
        <w:jc w:val="center"/>
      </w:pPr>
      <w:r w:rsidRPr="00F23FEE">
        <w:t>Z A P I S N I K</w:t>
      </w:r>
    </w:p>
    <w:p w:rsidRPr="00F23FEE" w:rsidR="008A48CE" w:rsidP="003611D6" w:rsidRDefault="008A48CE">
      <w:pPr>
        <w:jc w:val="center"/>
      </w:pPr>
      <w:r w:rsidRPr="00F23FEE">
        <w:t xml:space="preserve">s ročišta radi </w:t>
      </w:r>
      <w:r w:rsidRPr="00F23FEE" w:rsidR="001047EF">
        <w:t>očitovanja</w:t>
      </w:r>
      <w:r w:rsidRPr="00F23FEE">
        <w:t xml:space="preserve"> o prijedlogu za otvaranje stečajnog postupka</w:t>
      </w:r>
    </w:p>
    <w:p w:rsidR="00F23FEE" w:rsidP="00F23FEE" w:rsidRDefault="008A48CE">
      <w:pPr>
        <w:jc w:val="both"/>
      </w:pPr>
      <w:r w:rsidRPr="00F23FEE">
        <w:t xml:space="preserve">sastavljen </w:t>
      </w:r>
      <w:r w:rsidRPr="00F23FEE" w:rsidR="00856A46">
        <w:t>pri Trgo</w:t>
      </w:r>
      <w:r w:rsidRPr="00F23FEE" w:rsidR="00777E93">
        <w:t xml:space="preserve">vačkom sudu u Zagrebu </w:t>
      </w:r>
      <w:r w:rsidR="00F23FEE">
        <w:t xml:space="preserve">dana </w:t>
      </w:r>
      <w:r w:rsidR="006D2492">
        <w:t>20. prosinca</w:t>
      </w:r>
      <w:r w:rsidRPr="00F23FEE" w:rsidR="00F23FEE">
        <w:t xml:space="preserve"> 2019</w:t>
      </w:r>
      <w:r w:rsidRPr="00F23FEE">
        <w:t xml:space="preserve">. u stečajnom postupku nad </w:t>
      </w:r>
      <w:r w:rsidR="00F23FEE">
        <w:t xml:space="preserve">dužnikom </w:t>
      </w:r>
      <w:r w:rsidRPr="00C64A1A" w:rsidR="00344BAF">
        <w:rPr>
          <w:lang w:val="pt-BR"/>
        </w:rPr>
        <w:t>DULE UGOSTITELJSTVO j.d.o.o.</w:t>
      </w:r>
      <w:r w:rsidRPr="00E30C03" w:rsidR="00344BAF">
        <w:rPr>
          <w:lang w:val="pt-BR"/>
        </w:rPr>
        <w:t xml:space="preserve">, OIB: </w:t>
      </w:r>
      <w:r w:rsidRPr="00C64A1A" w:rsidR="00344BAF">
        <w:rPr>
          <w:lang w:val="pt-BR"/>
        </w:rPr>
        <w:t>49894677074</w:t>
      </w:r>
      <w:r w:rsidRPr="00E30C03" w:rsidR="00344BAF">
        <w:rPr>
          <w:lang w:val="pt-BR"/>
        </w:rPr>
        <w:t xml:space="preserve">, </w:t>
      </w:r>
      <w:r w:rsidR="00344BAF">
        <w:rPr>
          <w:lang w:val="pt-BR"/>
        </w:rPr>
        <w:t>Trstenik Nartski, Zagrebačka ulica 197</w:t>
      </w:r>
      <w:r w:rsidRPr="009A3314" w:rsidR="00F23FEE">
        <w:rPr>
          <w:lang w:val="pt-BR"/>
        </w:rPr>
        <w:t>,</w:t>
      </w:r>
    </w:p>
    <w:p w:rsidR="00F23FEE" w:rsidP="00F23FEE" w:rsidRDefault="00F23FEE">
      <w:pPr>
        <w:jc w:val="both"/>
      </w:pPr>
    </w:p>
    <w:p w:rsidRPr="00F23FEE" w:rsidR="00F23FEE" w:rsidP="002F4E28" w:rsidRDefault="00F23FEE">
      <w:pPr>
        <w:jc w:val="both"/>
      </w:pPr>
    </w:p>
    <w:p w:rsidRPr="00F23FEE" w:rsidR="008A48CE" w:rsidP="008A48CE" w:rsidRDefault="008A48CE">
      <w:r w:rsidRPr="00F23FEE">
        <w:t>NAZOČNI OD SUDA:</w:t>
      </w:r>
    </w:p>
    <w:p w:rsidRPr="00F23FEE" w:rsidR="008A48CE" w:rsidP="008A48CE" w:rsidRDefault="008A48CE">
      <w:r w:rsidRPr="00F23FEE">
        <w:t>SUDAC:</w:t>
      </w:r>
      <w:r w:rsidRPr="00F23FEE" w:rsidR="00856A46">
        <w:t xml:space="preserve"> </w:t>
      </w:r>
      <w:r w:rsidRPr="00F23FEE" w:rsidR="00F23FEE">
        <w:t>mr. sc. Maja Josipović</w:t>
      </w:r>
    </w:p>
    <w:p w:rsidRPr="00F23FEE" w:rsidR="008A48CE" w:rsidP="008A48CE" w:rsidRDefault="008A48CE">
      <w:r w:rsidRPr="00F23FEE">
        <w:t>ZAPISNIČAR:</w:t>
      </w:r>
      <w:r w:rsidRPr="00F23FEE" w:rsidR="001A0AAD">
        <w:t xml:space="preserve"> </w:t>
      </w:r>
      <w:r w:rsidR="00DF78C0">
        <w:t>Silvija Božić</w:t>
      </w:r>
    </w:p>
    <w:p w:rsidRPr="00F23FEE" w:rsidR="008A48CE" w:rsidP="008A48CE" w:rsidRDefault="008A48CE"/>
    <w:p w:rsidRPr="00F23FEE" w:rsidR="008A48CE" w:rsidP="008A48CE" w:rsidRDefault="008A48CE"/>
    <w:p w:rsidRPr="00F23FEE" w:rsidR="008A48CE" w:rsidP="00856A46" w:rsidRDefault="00431315">
      <w:pPr>
        <w:jc w:val="both"/>
      </w:pPr>
      <w:r w:rsidRPr="00F23FEE">
        <w:t>S</w:t>
      </w:r>
      <w:r w:rsidRPr="00F23FEE" w:rsidR="001A0AAD">
        <w:t>udac otvara raspravu u</w:t>
      </w:r>
      <w:r w:rsidR="00A36FA0">
        <w:t xml:space="preserve"> </w:t>
      </w:r>
      <w:r w:rsidR="00344BAF">
        <w:t>11</w:t>
      </w:r>
      <w:r w:rsidRPr="00F23FEE" w:rsidR="008813F4">
        <w:t>:</w:t>
      </w:r>
      <w:r w:rsidR="00344BAF">
        <w:t>00</w:t>
      </w:r>
      <w:r w:rsidRPr="00F23FEE" w:rsidR="008A48CE">
        <w:t xml:space="preserve"> sati, rasprava je javna i utvrđ</w:t>
      </w:r>
      <w:r w:rsidR="00BF68B6">
        <w:t>uje da su</w:t>
      </w:r>
      <w:r w:rsidRPr="00F23FEE" w:rsidR="008A48CE">
        <w:t xml:space="preserve"> pristupili:</w:t>
      </w:r>
    </w:p>
    <w:p w:rsidRPr="00F23FEE" w:rsidR="008A48CE" w:rsidP="008A48CE" w:rsidRDefault="008A48CE"/>
    <w:p w:rsidRPr="00F23FEE" w:rsidR="00397233" w:rsidRDefault="00777E93">
      <w:pPr>
        <w:jc w:val="both"/>
      </w:pPr>
      <w:r w:rsidRPr="00F23FEE">
        <w:t>P</w:t>
      </w:r>
      <w:r w:rsidRPr="00F23FEE" w:rsidR="003F52B1">
        <w:t>redlagatelj</w:t>
      </w:r>
      <w:r w:rsidRPr="00F23FEE" w:rsidR="008A48CE">
        <w:t xml:space="preserve">: </w:t>
      </w:r>
      <w:r w:rsidR="008138FF">
        <w:t>nitko, dostava poziva iskazana</w:t>
      </w:r>
    </w:p>
    <w:p w:rsidRPr="00F23FEE" w:rsidR="008A48CE" w:rsidP="008A48CE" w:rsidRDefault="00777E93">
      <w:r w:rsidRPr="00F23FEE">
        <w:t>Dužnik</w:t>
      </w:r>
      <w:r w:rsidRPr="00F23FEE" w:rsidR="008A48CE">
        <w:t xml:space="preserve">: </w:t>
      </w:r>
      <w:r w:rsidR="008138FF">
        <w:t>nitko, dostava poziva iskazana</w:t>
      </w:r>
    </w:p>
    <w:p w:rsidRPr="00491EC1" w:rsidR="008A48CE" w:rsidP="008A48CE" w:rsidRDefault="008A48CE">
      <w:r w:rsidRPr="00491EC1">
        <w:t xml:space="preserve">Zastupnik po zakonu dužnika: </w:t>
      </w:r>
      <w:r w:rsidRPr="00491EC1" w:rsidR="00491EC1">
        <w:t>nitko, dostava poziva iskazana</w:t>
      </w:r>
    </w:p>
    <w:p w:rsidR="008A48CE" w:rsidP="008A48CE" w:rsidRDefault="008A48CE"/>
    <w:p w:rsidRPr="001E420D" w:rsidR="00B35AC2" w:rsidP="00B35AC2" w:rsidRDefault="00B35AC2"/>
    <w:p w:rsidR="00B35AC2" w:rsidP="00B35AC2" w:rsidRDefault="00B35AC2">
      <w:pPr>
        <w:jc w:val="both"/>
      </w:pPr>
      <w:r w:rsidRPr="001E420D">
        <w:t>Utvrđuje se da spisu prileži podnesak Financijske agencije od 2</w:t>
      </w:r>
      <w:r>
        <w:t>5</w:t>
      </w:r>
      <w:r w:rsidRPr="001E420D">
        <w:t>. studenog 2019. (list 1</w:t>
      </w:r>
      <w:r>
        <w:t>3</w:t>
      </w:r>
      <w:r w:rsidRPr="001E420D">
        <w:t xml:space="preserve"> spisa) kojim obavještava sud da je spriječen pristupiti na današnje ročište te da u cijelosti ostaje kod navoda iz prijedloga </w:t>
      </w:r>
      <w:r>
        <w:t xml:space="preserve">za otvaranje stečajnog postupka. Iz podneska i potvrde od 25. studenog 2019. (list 14-15 spisa) proizlazi da dužnik na dan 25. studenog 2019. </w:t>
      </w:r>
      <w:r w:rsidRPr="001E420D">
        <w:t xml:space="preserve">ima evidentirane neizvršene osnove za plaćanje u neprekinutom razdoblju od </w:t>
      </w:r>
      <w:r>
        <w:t>235</w:t>
      </w:r>
      <w:r w:rsidRPr="001E420D">
        <w:t xml:space="preserve"> dana</w:t>
      </w:r>
      <w:r>
        <w:t xml:space="preserve"> te </w:t>
      </w:r>
      <w:r w:rsidRPr="001E420D">
        <w:t xml:space="preserve">u očevidniku redoslijeda ima nepodmirene obveze u iznosu od </w:t>
      </w:r>
      <w:r>
        <w:t>18.301,23</w:t>
      </w:r>
      <w:r w:rsidRPr="001E420D">
        <w:t xml:space="preserve"> kn</w:t>
      </w:r>
      <w:r>
        <w:t>. Također iz obavijesti od 25. studenog 2019. (list 16 spisa) proizlaz</w:t>
      </w:r>
      <w:r w:rsidR="000C0442">
        <w:t>i kako ima</w:t>
      </w:r>
      <w:r>
        <w:t xml:space="preserve"> predujmova za namirenje troškova stečajnog postupka zaplijenjeno na dan 25. studenog 2019. ima zaplijenjena novčana sredstva u iznosu od 5.000,00 kn. </w:t>
      </w:r>
    </w:p>
    <w:p w:rsidRPr="001E420D" w:rsidR="00B35AC2" w:rsidP="00B35AC2" w:rsidRDefault="00B35AC2">
      <w:pPr>
        <w:jc w:val="both"/>
      </w:pPr>
    </w:p>
    <w:p w:rsidR="00B35AC2" w:rsidP="00B35AC2" w:rsidRDefault="00B35AC2">
      <w:pPr>
        <w:jc w:val="both"/>
      </w:pPr>
      <w:r w:rsidRPr="001E420D">
        <w:t xml:space="preserve">Utvrđuje se da spisu prileži Uvjerenje Stanice za tehnički pregled vozila EUROAGRAM TIS d.o.o. od 02. prosinca 2019., a iz kojeg je razvidno kako je dužnik </w:t>
      </w:r>
      <w:r>
        <w:t xml:space="preserve">nije evidentiran kao vlasnik vozila. </w:t>
      </w:r>
    </w:p>
    <w:p w:rsidRPr="001E420D" w:rsidR="00B35AC2" w:rsidP="00B35AC2" w:rsidRDefault="00B35AC2">
      <w:pPr>
        <w:jc w:val="both"/>
      </w:pPr>
    </w:p>
    <w:p w:rsidRPr="001E420D" w:rsidR="00B35AC2" w:rsidP="00B35AC2" w:rsidRDefault="00B35AC2">
      <w:pPr>
        <w:jc w:val="both"/>
      </w:pPr>
      <w:r w:rsidRPr="001E420D">
        <w:t xml:space="preserve">Utvrđuje se da spisu prileži dopis Zajedničkog informatičkog sustava zemljišnih knjiga i katastra od 13. prosinca 2019. iz kojeg proizlazi da dužnik nije vlasnik nekretnina (list </w:t>
      </w:r>
      <w:r>
        <w:t>1</w:t>
      </w:r>
      <w:r w:rsidR="0027318B">
        <w:t>8</w:t>
      </w:r>
      <w:r w:rsidRPr="001E420D">
        <w:t>-</w:t>
      </w:r>
      <w:r>
        <w:t>1</w:t>
      </w:r>
      <w:r w:rsidR="0027318B">
        <w:t>9</w:t>
      </w:r>
      <w:r w:rsidRPr="001E420D">
        <w:t xml:space="preserve"> spisa).</w:t>
      </w:r>
    </w:p>
    <w:p w:rsidRPr="001E420D" w:rsidR="00B35AC2" w:rsidP="00B35AC2" w:rsidRDefault="00B35AC2">
      <w:pPr>
        <w:jc w:val="both"/>
      </w:pPr>
    </w:p>
    <w:p w:rsidRPr="000C0442" w:rsidR="00B35AC2" w:rsidP="00B35AC2" w:rsidRDefault="00B35AC2">
      <w:pPr>
        <w:jc w:val="both"/>
      </w:pPr>
      <w:r w:rsidRPr="000C0442">
        <w:t>Utvrđuje se da</w:t>
      </w:r>
      <w:r w:rsidRPr="000C0442" w:rsidR="000C0442">
        <w:t xml:space="preserve"> je sud službenim putem na dan 19</w:t>
      </w:r>
      <w:r w:rsidRPr="000C0442">
        <w:t xml:space="preserve">. prosinca 2019. pribavio podatak da dužnik u očevidniku neizvršenih osnova za plaćanje ima evidentirane ukupne obveze o svim neizvršenim osnovama za plaćanje s kamatom u iznosu od </w:t>
      </w:r>
      <w:r w:rsidRPr="000C0442" w:rsidR="000C0442">
        <w:t>18.327,41</w:t>
      </w:r>
      <w:r w:rsidRPr="000C0442">
        <w:t xml:space="preserve"> kn.</w:t>
      </w:r>
    </w:p>
    <w:p w:rsidRPr="000C0442" w:rsidR="00B35AC2" w:rsidP="00B35AC2" w:rsidRDefault="00B35AC2"/>
    <w:p w:rsidRPr="001E420D" w:rsidR="00B35AC2" w:rsidP="00B35AC2" w:rsidRDefault="00B35AC2">
      <w:pPr>
        <w:jc w:val="both"/>
      </w:pPr>
    </w:p>
    <w:p w:rsidRPr="001E420D" w:rsidR="00B35AC2" w:rsidP="00B35AC2" w:rsidRDefault="00B35AC2">
      <w:pPr>
        <w:jc w:val="both"/>
      </w:pPr>
      <w:r w:rsidRPr="001E420D">
        <w:t xml:space="preserve">Utvrđuje se da zakonski zastupnik stečajnog dužnika nije postupio po Zaključku od 21. studenog 2019. te nije dostavio ovom sudu pisano izviješće o financijsko-gospodarskom stanju dužnika kao i podatke o imovini dužnika. </w:t>
      </w:r>
    </w:p>
    <w:p w:rsidRPr="00F23FEE" w:rsidR="001047EF" w:rsidP="00856A46" w:rsidRDefault="001047EF"/>
    <w:p w:rsidRPr="00F23FEE" w:rsidR="00856A46" w:rsidP="00856A46" w:rsidRDefault="00856A46">
      <w:r w:rsidRPr="00F23FEE">
        <w:lastRenderedPageBreak/>
        <w:t>Sud donosi</w:t>
      </w:r>
    </w:p>
    <w:p w:rsidRPr="00F23FEE" w:rsidR="00856A46" w:rsidP="00856A46" w:rsidRDefault="00856A46"/>
    <w:p w:rsidRPr="00F23FEE" w:rsidR="00856A46" w:rsidP="00C017CA" w:rsidRDefault="00C017CA">
      <w:pPr>
        <w:jc w:val="center"/>
      </w:pPr>
      <w:r w:rsidRPr="00F23FEE">
        <w:t>z a k lj u č a k</w:t>
      </w:r>
    </w:p>
    <w:p w:rsidRPr="00F23FEE" w:rsidR="00C017CA" w:rsidP="00C017CA" w:rsidRDefault="00C017CA">
      <w:pPr>
        <w:jc w:val="center"/>
      </w:pPr>
    </w:p>
    <w:p w:rsidRPr="00F23FEE" w:rsidR="00856A46" w:rsidP="00854C5A" w:rsidRDefault="00854C5A">
      <w:pPr>
        <w:jc w:val="center"/>
      </w:pPr>
      <w:r w:rsidRPr="00F23FEE">
        <w:t xml:space="preserve">Današnje ročište </w:t>
      </w:r>
      <w:r w:rsidRPr="00F23FEE" w:rsidR="001047EF">
        <w:t>je dovršeno</w:t>
      </w:r>
      <w:r w:rsidRPr="00F23FEE">
        <w:t xml:space="preserve">. </w:t>
      </w:r>
      <w:r w:rsidRPr="00F23FEE" w:rsidR="001047EF">
        <w:t>Daljnja odluka pisanim putem</w:t>
      </w:r>
      <w:r w:rsidRPr="00F23FEE">
        <w:t>.</w:t>
      </w:r>
    </w:p>
    <w:p w:rsidRPr="00F23FEE" w:rsidR="008A48CE" w:rsidP="008A48CE" w:rsidRDefault="008A48CE"/>
    <w:p w:rsidRPr="00F23FEE" w:rsidR="008A48CE" w:rsidP="008A48CE" w:rsidRDefault="008A48CE"/>
    <w:p w:rsidRPr="00F23FEE" w:rsidR="008A48CE" w:rsidP="00856A46" w:rsidRDefault="002951C1">
      <w:pPr>
        <w:jc w:val="center"/>
      </w:pPr>
      <w:r w:rsidRPr="00F23FEE">
        <w:t xml:space="preserve">Dovršeno </w:t>
      </w:r>
      <w:r w:rsidR="00494A3C">
        <w:t>11</w:t>
      </w:r>
      <w:r w:rsidRPr="00F23FEE" w:rsidR="009A3684">
        <w:t>:</w:t>
      </w:r>
      <w:r w:rsidR="00F869F2">
        <w:t>05</w:t>
      </w:r>
      <w:r w:rsidRPr="00F23FEE" w:rsidR="008A48CE">
        <w:t xml:space="preserve"> sati</w:t>
      </w:r>
    </w:p>
    <w:p w:rsidRPr="00F23FEE" w:rsidR="008A48CE" w:rsidP="008A48CE" w:rsidRDefault="008A48CE"/>
    <w:p w:rsidRPr="00F23FEE" w:rsidR="008A48CE" w:rsidP="008A48CE" w:rsidRDefault="008A48CE"/>
    <w:p w:rsidRPr="00F23FEE" w:rsidR="008A48CE" w:rsidP="00856A46" w:rsidRDefault="008A48CE">
      <w:pPr>
        <w:jc w:val="center"/>
      </w:pPr>
      <w:r w:rsidRPr="00F23FEE">
        <w:t>SUDAC</w:t>
      </w:r>
      <w:r w:rsidR="00F23FEE">
        <w:t>:</w:t>
      </w:r>
    </w:p>
    <w:p w:rsidRPr="00F23FEE" w:rsidR="008A48CE" w:rsidP="008A48CE" w:rsidRDefault="008A48CE"/>
    <w:p w:rsidR="00F23FEE" w:rsidP="00491EC1" w:rsidRDefault="00F23FEE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23FEE" w:rsidP="00244B2A" w:rsidRDefault="00F23FEE">
      <w:pPr>
        <w:jc w:val="both"/>
      </w:pPr>
    </w:p>
    <w:p w:rsidRPr="00F23FEE" w:rsidR="00F23FEE" w:rsidP="00244B2A" w:rsidRDefault="00F23FEE">
      <w:pPr>
        <w:jc w:val="both"/>
      </w:pPr>
    </w:p>
    <w:sectPr w:rsidRPr="00F23FEE" w:rsidR="00F23FEE" w:rsidSect="00244B2A">
      <w:headerReference w:type="default" r:id="rId9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7233" w:rsidP="00397233" w:rsidRDefault="00397233">
      <w:r>
        <w:separator/>
      </w:r>
    </w:p>
  </w:endnote>
  <w:endnote w:type="continuationSeparator" w:id="0">
    <w:p w:rsidR="00397233" w:rsidP="00397233" w:rsidRDefault="003972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7233" w:rsidP="00397233" w:rsidRDefault="00397233">
      <w:r>
        <w:separator/>
      </w:r>
    </w:p>
  </w:footnote>
  <w:footnote w:type="continuationSeparator" w:id="0">
    <w:p w:rsidR="00397233" w:rsidP="00397233" w:rsidRDefault="003972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3FEE" w:rsidR="00397233" w:rsidP="00F23FEE" w:rsidRDefault="00393CB3">
    <w:pPr>
      <w:pStyle w:val="Zaglavlje"/>
      <w:tabs>
        <w:tab w:val="left" w:pos="6580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Pr="00F23FEE" w:rsidR="00397233">
          <w:fldChar w:fldCharType="begin"/>
        </w:r>
        <w:r w:rsidRPr="00F23FEE" w:rsidR="00397233">
          <w:instrText>PAGE   \* MERGEFORMAT</w:instrText>
        </w:r>
        <w:r w:rsidRPr="00F23FEE" w:rsidR="00397233">
          <w:fldChar w:fldCharType="separate"/>
        </w:r>
        <w:r>
          <w:rPr>
            <w:noProof/>
          </w:rPr>
          <w:t>2</w:t>
        </w:r>
        <w:r w:rsidRPr="00F23FEE" w:rsidR="00397233">
          <w:fldChar w:fldCharType="end"/>
        </w:r>
      </w:sdtContent>
    </w:sdt>
  </w:p>
  <w:p w:rsidR="00397233" w:rsidP="00F23FEE" w:rsidRDefault="00344BAF">
    <w:pPr>
      <w:pStyle w:val="Zaglavlje"/>
      <w:jc w:val="right"/>
    </w:pPr>
    <w:r>
      <w:t>74. St-1905</w:t>
    </w:r>
    <w:r w:rsidR="001D1F2F">
      <w:t>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36F0C"/>
    <w:rsid w:val="00042BE6"/>
    <w:rsid w:val="000C0442"/>
    <w:rsid w:val="001047EF"/>
    <w:rsid w:val="00143F8C"/>
    <w:rsid w:val="00163C8F"/>
    <w:rsid w:val="001A0AAD"/>
    <w:rsid w:val="001C1CFF"/>
    <w:rsid w:val="001D1F2F"/>
    <w:rsid w:val="00244B2A"/>
    <w:rsid w:val="0027318B"/>
    <w:rsid w:val="002951C1"/>
    <w:rsid w:val="002F4E28"/>
    <w:rsid w:val="00317348"/>
    <w:rsid w:val="00335936"/>
    <w:rsid w:val="00344BAF"/>
    <w:rsid w:val="003611D6"/>
    <w:rsid w:val="00393CB3"/>
    <w:rsid w:val="00397233"/>
    <w:rsid w:val="003F52B1"/>
    <w:rsid w:val="00431315"/>
    <w:rsid w:val="00466707"/>
    <w:rsid w:val="00491EC1"/>
    <w:rsid w:val="00494A3C"/>
    <w:rsid w:val="004B1B7E"/>
    <w:rsid w:val="00506241"/>
    <w:rsid w:val="005442E0"/>
    <w:rsid w:val="005608C7"/>
    <w:rsid w:val="005A027E"/>
    <w:rsid w:val="005B4462"/>
    <w:rsid w:val="00630EA1"/>
    <w:rsid w:val="0064257C"/>
    <w:rsid w:val="00666D8C"/>
    <w:rsid w:val="006A697E"/>
    <w:rsid w:val="006C022C"/>
    <w:rsid w:val="006C586D"/>
    <w:rsid w:val="006D2492"/>
    <w:rsid w:val="00710D62"/>
    <w:rsid w:val="00732732"/>
    <w:rsid w:val="00756902"/>
    <w:rsid w:val="00777E93"/>
    <w:rsid w:val="00785327"/>
    <w:rsid w:val="008138FF"/>
    <w:rsid w:val="00854C5A"/>
    <w:rsid w:val="00856A46"/>
    <w:rsid w:val="008813F4"/>
    <w:rsid w:val="008A48CE"/>
    <w:rsid w:val="00922359"/>
    <w:rsid w:val="0093752B"/>
    <w:rsid w:val="009603E0"/>
    <w:rsid w:val="00997F1E"/>
    <w:rsid w:val="009A3684"/>
    <w:rsid w:val="009F6EBA"/>
    <w:rsid w:val="00A36FA0"/>
    <w:rsid w:val="00A8071E"/>
    <w:rsid w:val="00AD08A3"/>
    <w:rsid w:val="00AF1C0A"/>
    <w:rsid w:val="00B33248"/>
    <w:rsid w:val="00B35AC2"/>
    <w:rsid w:val="00B4207A"/>
    <w:rsid w:val="00B71596"/>
    <w:rsid w:val="00BA75E0"/>
    <w:rsid w:val="00BF68B6"/>
    <w:rsid w:val="00C017CA"/>
    <w:rsid w:val="00C23FE9"/>
    <w:rsid w:val="00C24C8C"/>
    <w:rsid w:val="00C32A48"/>
    <w:rsid w:val="00C80C9B"/>
    <w:rsid w:val="00CD7FFD"/>
    <w:rsid w:val="00CF499D"/>
    <w:rsid w:val="00D423A7"/>
    <w:rsid w:val="00DD518F"/>
    <w:rsid w:val="00DF78C0"/>
    <w:rsid w:val="00E03ABF"/>
    <w:rsid w:val="00ED4919"/>
    <w:rsid w:val="00EE1C33"/>
    <w:rsid w:val="00F206CE"/>
    <w:rsid w:val="00F23FEE"/>
    <w:rsid w:val="00F31AAB"/>
    <w:rsid w:val="00F33367"/>
    <w:rsid w:val="00F54A20"/>
    <w:rsid w:val="00F562DE"/>
    <w:rsid w:val="00F8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93C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3CB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3CB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3CB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3CB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C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2019.</izvorni_sadrzaj>
    <derivirana_varijabla naziv="DomainObject.StvarniPocetakDatum_1">20. prosinca 2019.</derivirana_varijabla>
  </DomainObject.StvarniPocetakDatum>
  <DomainObject.StvarniZavrsetakDatum>
    <izvorni_sadrzaj>20. prosinca 2019.</izvorni_sadrzaj>
    <derivirana_varijabla naziv="DomainObject.StvarniZavrsetakDatum_1">20. prosinca 2019.</derivirana_varijabla>
  </DomainObject.StvarniZavrsetakDatum>
  <DomainObject.PlaniraniZavrsetakDatum>
    <izvorni_sadrzaj>20. prosinca 2019.</izvorni_sadrzaj>
    <derivirana_varijabla naziv="DomainObject.PlaniraniZavrsetakDatum_1">20. prosinca 2019.</derivirana_varijabla>
  </DomainObject.PlaniraniZavrsetakDatum>
  <DomainObject.PlaniraniPocetakDatum>
    <izvorni_sadrzaj>20. prosinca 2019.</izvorni_sadrzaj>
    <derivirana_varijabla naziv="DomainObject.PlaniraniPocetakDatum_1">20. prosinca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prosinca 2019.</izvorni_sadrzaj>
    <derivirana_varijabla naziv="DomainObject.Zapisnik.DatumKreiranja_1">20.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St-1905/2019-12</izvorni_sadrzaj>
    <derivirana_varijabla naziv="DomainObject.Zapisnik.Oznaka_1">St-1905/2019-12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kolovoza 2019.</izvorni_sadrzaj>
    <derivirana_varijabla naziv="DomainObject.Predmet.DatumIzradeOptuznogAkta_1">2. kolovoza 2019.</derivirana_varijabla>
  </DomainObject.Predmet.DatumIzradeOptuznogAkta>
  <DomainObject.Predmet.DatumIzradeOptuznogAktaFormated>
    <izvorni_sadrzaj>2.8.2019.</izvorni_sadrzaj>
    <derivirana_varijabla naziv="DomainObject.Predmet.DatumIzradeOptuznogAktaFormated_1">2.8.2019.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St-1905/2019</izvorni_sadrzaj>
    <derivirana_varijabla naziv="DomainObject.Predmet.OznakaBroj_1">St-1905/2019</derivirana_varijabla>
  </DomainObject.Predmet.OznakaBroj>
  <DomainObject.Predmet.OznakaBrojOptuznogAkta>
    <izvorni_sadrzaj>04-06-19-3327</izvorni_sadrzaj>
    <derivirana_varijabla naziv="DomainObject.Predmet.OznakaBrojOptuznogAkta_1">04-06-19-3327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DULE UGOSTITELJSTVO jednostavno društvo s ograničenom odgovornošću za ugostiteljstvo zastupanog po punomoćniku Stjepan Duvnjak</izvorni_sadrzaj>
    <derivirana_varijabla naziv="DomainObject.Predmet.ProtustrankaFormated_1">  DULE UGOSTITELJSTVO jednostavno društvo s ograničenom odgovornošću za ugostiteljstvo zastupanog po punomoćniku Stjepan Duvnjak</derivirana_varijabla>
  </DomainObject.Predmet.ProtustrankaFormated>
  <DomainObject.Predmet.ProtustrankaFormatedOIB>
    <izvorni_sadrzaj>  DULE UGOSTITELJSTVO jednostavno društvo s ograničenom odgovornošću za ugostiteljstvo, OIB 49894677074 zastupanog po punomoćniku Stjepan Duvnjak</izvorni_sadrzaj>
    <derivirana_varijabla naziv="DomainObject.Predmet.ProtustrankaFormatedOIB_1">  DULE UGOSTITELJSTVO jednostavno društvo s ograničenom odgovornošću za ugostiteljstvo, OIB 49894677074 zastupanog po punomoćniku Stjepan Duvnjak</derivirana_varijabla>
  </DomainObject.Predmet.ProtustrankaFormatedOIB>
  <DomainObject.Predmet.ProtustrankaFormatedWithAdress>
    <izvorni_sadrzaj> DULE UGOSTITELJSTVO jednostavno društvo s ograničenom odgovornošću za ugostiteljstvo, Zagrebačka ulica 197, 10361 Trstenik Nartski zastupanog po punomoćniku Stjepan Duvnjak</izvorni_sadrzaj>
    <derivirana_varijabla naziv="DomainObject.Predmet.ProtustrankaFormatedWithAdress_1"> DULE UGOSTITELJSTVO jednostavno društvo s ograničenom odgovornošću za ugostiteljstvo, Zagrebačka ulica 197, 10361 Trstenik Nartski zastupanog po punomoćniku Stjepan Duvnjak</derivirana_varijabla>
  </DomainObject.Predmet.ProtustrankaFormatedWithAdress>
  <DomainObject.Predmet.ProtustrankaFormatedWithAdressOIB>
    <izvorni_sadrzaj> DULE UGOSTITELJSTVO jednostavno društvo s ograničenom odgovornošću za ugostiteljstvo, OIB 49894677074, Zagrebačka ulica 197, 10361 Trstenik Nartski zastupanog po punomoćniku Stjepan Duvnjak</izvorni_sadrzaj>
    <derivirana_varijabla naziv="DomainObject.Predmet.ProtustrankaFormatedWithAdressOIB_1"> DULE UGOSTITELJSTVO jednostavno društvo s ograničenom odgovornošću za ugostiteljstvo, OIB 49894677074, Zagrebačka ulica 197, 10361 Trstenik Nartski zastupanog po punomoćniku Stjepan Duvnjak</derivirana_varijabla>
  </DomainObject.Predmet.ProtustrankaFormatedWithAdressOIB>
  <DomainObject.Predmet.ProtustrankaWithAdress>
    <izvorni_sadrzaj>DULE UGOSTITELJSTVO jednostavno društvo s ograničenom odgovornošću za ugostiteljstvo Zagrebačka ulica 197, 10361 Trstenik Nartski</izvorni_sadrzaj>
    <derivirana_varijabla naziv="DomainObject.Predmet.ProtustrankaWithAdress_1">DULE UGOSTITELJSTVO jednostavno društvo s ograničenom odgovornošću za ugostiteljstvo Zagrebačka ulica 197, 10361 Trstenik Nartski</derivirana_varijabla>
  </DomainObject.Predmet.ProtustrankaWithAdress>
  <DomainObject.Predmet.ProtustrankaWithAdressOIB>
    <izvorni_sadrzaj>DULE UGOSTITELJSTVO jednostavno društvo s ograničenom odgovornošću za ugostiteljstvo, OIB 49894677074, Zagrebačka ulica 197, 10361 Trstenik Nartski</izvorni_sadrzaj>
    <derivirana_varijabla naziv="DomainObject.Predmet.ProtustrankaWithAdressOIB_1">DULE UGOSTITELJSTVO jednostavno društvo s ograničenom odgovornošću za ugostiteljstvo, OIB 49894677074, Zagrebačka ulica 197, 10361 Trstenik Nartski</derivirana_varijabla>
  </DomainObject.Predmet.ProtustrankaWithAdressOIB>
  <DomainObject.Predmet.ProtustrankaNazivFormated>
    <izvorni_sadrzaj>DULE UGOSTITELJSTVO jednostavno društvo s ograničenom odgovornošću za ugostiteljstvo</izvorni_sadrzaj>
    <derivirana_varijabla naziv="DomainObject.Predmet.ProtustrankaNazivFormated_1">DULE UGOSTITELJSTVO jednostavno društvo s ograničenom odgovornošću za ugostiteljstvo</derivirana_varijabla>
  </DomainObject.Predmet.ProtustrankaNazivFormated>
  <DomainObject.Predmet.ProtustrankaNazivFormatedOIB>
    <izvorni_sadrzaj>DULE UGOSTITELJSTVO jednostavno društvo s ograničenom odgovornošću za ugostiteljstvo, OIB 49894677074</izvorni_sadrzaj>
    <derivirana_varijabla naziv="DomainObject.Predmet.ProtustrankaNazivFormatedOIB_1">DULE UGOSTITELJSTVO jednostavno društvo s ograničenom odgovornošću za ugostiteljstvo, OIB 49894677074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DULE UGOSTITELJSTVO jednostavno društvo s ograničenom odgovornošću za ugostiteljstvo zastupanog po punomoćniku Stjepan Duvnjak</item>
    </izvorni_sadrzaj>
    <derivirana_varijabla naziv="DomainObject.Predmet.ProtuStrankaListFormated_1">
      <item>DULE UGOSTITELJSTVO jednostavno društvo s ograničenom odgovornošću za ugostiteljstvo zastupanog po punomoćniku Stjepan Duvnjak</item>
    </derivirana_varijabla>
  </DomainObject.Predmet.ProtuStrankaListFormated>
  <DomainObject.Predmet.ProtuStrankaListFormatedOIB>
    <izvorni_sadrzaj>
      <item>DULE UGOSTITELJSTVO jednostavno društvo s ograničenom odgovornošću za ugostiteljstvo, OIB 49894677074 zastupanog po punomoćniku Stjepan Duvnjak</item>
    </izvorni_sadrzaj>
    <derivirana_varijabla naziv="DomainObject.Predmet.ProtuStrankaListFormatedOIB_1">
      <item>DULE UGOSTITELJSTVO jednostavno društvo s ograničenom odgovornošću za ugostiteljstvo, OIB 49894677074 zastupanog po punomoćniku Stjepan Duvnjak</item>
    </derivirana_varijabla>
  </DomainObject.Predmet.ProtuStrankaListFormatedOIB>
  <DomainObject.Predmet.ProtuStrankaListFormatedWithAdress>
    <izvorni_sadrzaj>
      <item>DULE UGOSTITELJSTVO jednostavno društvo s ograničenom odgovornošću za ugostiteljstvo, Zagrebačka ulica 197, 10361 Trstenik Nartski zastupanog po punomoćniku Stjepan Duvnjak</item>
    </izvorni_sadrzaj>
    <derivirana_varijabla naziv="DomainObject.Predmet.ProtuStrankaListFormatedWithAdress_1">
      <item>DULE UGOSTITELJSTVO jednostavno društvo s ograničenom odgovornošću za ugostiteljstvo, Zagrebačka ulica 197, 10361 Trstenik Nartski zastupanog po punomoćniku Stjepan Duvnjak</item>
    </derivirana_varijabla>
  </DomainObject.Predmet.ProtuStrankaListFormatedWithAdress>
  <DomainObject.Predmet.ProtuStrankaListFormatedWithAdressOIB>
    <izvorni_sadrzaj>
      <item>DULE UGOSTITELJSTVO jednostavno društvo s ograničenom odgovornošću za ugostiteljstvo, OIB 49894677074, Zagrebačka ulica 197, 10361 Trstenik Nartski zastupanog po punomoćniku Stjepan Duvnjak</item>
    </izvorni_sadrzaj>
    <derivirana_varijabla naziv="DomainObject.Predmet.ProtuStrankaListFormatedWithAdressOIB_1">
      <item>DULE UGOSTITELJSTVO jednostavno društvo s ograničenom odgovornošću za ugostiteljstvo, OIB 49894677074, Zagrebačka ulica 197, 10361 Trstenik Nartski zastupanog po punomoćniku Stjepan Duvnjak</item>
    </derivirana_varijabla>
  </DomainObject.Predmet.ProtuStrankaListFormatedWithAdressOIB>
  <DomainObject.Predmet.ProtuStrankaListNazivFormated>
    <izvorni_sadrzaj>
      <item>DULE UGOSTITELJSTVO jednostavno društvo s ograničenom odgovornošću za ugostiteljstvo</item>
    </izvorni_sadrzaj>
    <derivirana_varijabla naziv="DomainObject.Predmet.ProtuStrankaListNazivFormated_1">
      <item>DULE UGOSTITELJSTVO jednostavno društvo s ograničenom odgovornošću za ugostiteljstvo</item>
    </derivirana_varijabla>
  </DomainObject.Predmet.ProtuStrankaListNazivFormated>
  <DomainObject.Predmet.ProtuStrankaListNazivFormatedOIB>
    <izvorni_sadrzaj>
      <item>DULE UGOSTITELJSTVO jednostavno društvo s ograničenom odgovornošću za ugostiteljstvo, OIB 49894677074</item>
    </izvorni_sadrzaj>
    <derivirana_varijabla naziv="DomainObject.Predmet.ProtuStrankaListNazivFormatedOIB_1">
      <item>DULE UGOSTITELJSTVO jednostavno društvo s ograničenom odgovornošću za ugostiteljstvo, OIB 49894677074</item>
    </derivirana_varijabla>
  </DomainObject.Predmet.ProtuStrankaListNazivFormatedOIB>
  <DomainObject.Predmet.OstaliListFormated>
    <izvorni_sadrzaj>
      <item>Stjepan Duvnjak punomoćnik sudionika u postupku DULE UGOSTITELJSTVO jednostavno društvo s ograničenom odgovornošću za ugostiteljstvo</item>
      <item>ZAGREBAČKA BANKA dd</item>
    </izvorni_sadrzaj>
    <derivirana_varijabla naziv="DomainObject.Predmet.OstaliListFormated_1">
      <item>Stjepan Duvnjak punomoćnik sudionika u postupku DULE UGOSTITELJSTVO jednostavno društvo s ograničenom odgovornošću za ugostiteljstvo</item>
      <item>ZAGREBAČKA BANKA dd</item>
    </derivirana_varijabla>
  </DomainObject.Predmet.OstaliListFormated>
  <DomainObject.Predmet.OstaliListFormatedOIB>
    <izvorni_sadrzaj>
      <item>Stjepan Duvnjak, OIB 59660668988 punomoćnik sudionika u postupku DULE UGOSTITELJSTVO jednostavno društvo s ograničenom odgovornošću za ugostiteljstvo</item>
      <item>ZAGREBAČKA BANKA dd</item>
    </izvorni_sadrzaj>
    <derivirana_varijabla naziv="DomainObject.Predmet.OstaliListFormatedOIB_1">
      <item>Stjepan Duvnjak, OIB 59660668988 punomoćnik sudionika u postupku DULE UGOSTITELJSTVO jednostavno društvo s ograničenom odgovornošću za ugostiteljstvo</item>
      <item>ZAGREBAČKA BANKA dd</item>
    </derivirana_varijabla>
  </DomainObject.Predmet.OstaliListFormatedOIB>
  <DomainObject.Predmet.OstaliListFormatedWithAdress>
    <izvorni_sadrzaj>
      <item>Stjepan Duvnjak, Zagrebačka Ulica  197, 10361 Trstenik Nartski punomoćnik sudionika u postupku DULE UGOSTITELJSTVO jednostavno društvo s ograničenom odgovornošću za ugostiteljstvo</item>
      <item>ZAGREBAČKA BANKA dd, Trg bana Josipa Jelačića 10, 10000 Zagreb</item>
    </izvorni_sadrzaj>
    <derivirana_varijabla naziv="DomainObject.Predmet.OstaliListFormatedWithAdress_1">
      <item>Stjepan Duvnjak, Zagrebačka Ulica  197, 10361 Trstenik Nartski punomoćnik sudionika u postupku DULE UGOSTITELJSTVO jednostavno društvo s ograničenom odgovornošću za ugostiteljstvo</item>
      <item>ZAGREBAČKA BANKA dd, Trg bana Josipa Jelačića 10, 10000 Zagreb</item>
    </derivirana_varijabla>
  </DomainObject.Predmet.OstaliListFormatedWithAdress>
  <DomainObject.Predmet.OstaliListFormatedWithAdressOIB>
    <izvorni_sadrzaj>
      <item>Stjepan Duvnjak, OIB 59660668988, Zagrebačka Ulica  197, 10361 Trstenik Nartski punomoćnik sudionika u postupku DULE UGOSTITELJSTVO jednostavno društvo s ograničenom odgovornošću za ugostiteljstvo</item>
      <item>ZAGREBAČKA BANKA dd, Trg bana Josipa Jelačića 10, 10000 Zagreb</item>
    </izvorni_sadrzaj>
    <derivirana_varijabla naziv="DomainObject.Predmet.OstaliListFormatedWithAdressOIB_1">
      <item>Stjepan Duvnjak, OIB 59660668988, Zagrebačka Ulica  197, 10361 Trstenik Nartski punomoćnik sudionika u postupku DULE UGOSTITELJSTVO jednostavno društvo s ograničenom odgovornošću za ugostiteljstvo</item>
      <item>ZAGREBAČKA BANKA dd, Trg bana Josipa Jelačića 10, 10000 Zagreb</item>
    </derivirana_varijabla>
  </DomainObject.Predmet.OstaliListFormatedWithAdressOIB>
  <DomainObject.Predmet.OstaliListNazivFormated>
    <izvorni_sadrzaj>
      <item>Stjepan Duvnjak</item>
      <item>ZAGREBAČKA BANKA dd</item>
    </izvorni_sadrzaj>
    <derivirana_varijabla naziv="DomainObject.Predmet.OstaliListNazivFormated_1">
      <item>Stjepan Duvnjak</item>
      <item>ZAGREBAČKA BANKA dd</item>
    </derivirana_varijabla>
  </DomainObject.Predmet.OstaliListNazivFormated>
  <DomainObject.Predmet.OstaliListNazivFormatedOIB>
    <izvorni_sadrzaj>
      <item>Stjepan Duvnjak, OIB 59660668988</item>
      <item>ZAGREBAČKA BANKA dd</item>
    </izvorni_sadrzaj>
    <derivirana_varijabla naziv="DomainObject.Predmet.OstaliListNazivFormatedOIB_1">
      <item>Stjepan Duvnjak, OIB 59660668988</item>
      <item>ZAGREBAČKA BANKA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prosinca 2019.</izvorni_sadrzaj>
    <derivirana_varijabla naziv="DomainObject.Datum_1">20. prosinca 2019.</derivirana_varijabla>
  </DomainObject.Datum>
  <DomainObject.PoslovniBrojDokumenta>
    <izvorni_sadrzaj>St-1905/2019-12</izvorni_sadrzaj>
    <derivirana_varijabla naziv="DomainObject.PoslovniBrojDokumenta_1">St-1905/2019-12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DULE UGOSTITELJSTVO jednostavno društvo s ograničenom odgovornošću za ugostiteljstvo</izvorni_sadrzaj>
    <derivirana_varijabla naziv="DomainObject.Predmet.ProtustrankaIDrugi_1">DULE UGOSTITELJSTVO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DULE UGOSTITELJSTVO jednostavno društvo s ograničenom odgovornošću za ugostiteljstvo, OIB 49894677074, Zagrebačka ulica 197, 10361 Trstenik Nartski</izvorni_sadrzaj>
    <derivirana_varijabla naziv="DomainObject.Predmet.ProtustrankaIDrugiAdressOIB_1">DULE UGOSTITELJSTVO jednostavno društvo s ograničenom odgovornošću za ugostiteljstvo, OIB 49894677074, Zagrebačka ulica 197, 10361 Trstenik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DULE UGOSTITELJSTVO jednostavno društvo s ograničenom odgovornošću za ugostiteljstvo</item>
      <item>Financijska agencija</item>
      <item>Stjepan Duvnjak</item>
      <item>ZAGREBAČKA BANKA dd</item>
    </izvorni_sadrzaj>
    <derivirana_varijabla naziv="DomainObject.Predmet.SudioniciListNaziv_1">
      <item>DULE UGOSTITELJSTVO jednostavno društvo s ograničenom odgovornošću za ugostiteljstvo</item>
      <item>Financijska agencija</item>
      <item>Stjepan Duvnjak</item>
      <item>ZAGREBAČKA BANKA dd</item>
    </derivirana_varijabla>
  </DomainObject.Predmet.SudioniciListNaziv>
  <DomainObject.Predmet.SudioniciListAdressOIB>
    <izvorni_sadrzaj>
      <item>DULE UGOSTITELJSTVO jednostavno društvo s ograničenom odgovornošću za ugostiteljstvo, OIB 49894677074, Zagrebačka ulica 197,10361 Trstenik Nartski</item>
      <item>Financijska agencija, OIB 85821130368, TRG SVIBANJSKIH ŽRTAVA 1995. 1,10000 Zagreb</item>
      <item>Stjepan Duvnjak, OIB 59660668988, Zagrebačka Ulica  197,10361 Trstenik Nartski</item>
      <item>ZAGREBAČKA BANKA dd, Trg bana Josipa Jelačića 10,10000 Zagreb</item>
    </izvorni_sadrzaj>
    <derivirana_varijabla naziv="DomainObject.Predmet.SudioniciListAdressOIB_1">
      <item>DULE UGOSTITELJSTVO jednostavno društvo s ograničenom odgovornošću za ugostiteljstvo, OIB 49894677074, Zagrebačka ulica 197,10361 Trstenik Nartski</item>
      <item>Financijska agencija, OIB 85821130368, TRG SVIBANJSKIH ŽRTAVA 1995. 1,10000 Zagreb</item>
      <item>Stjepan Duvnjak, OIB 59660668988, Zagrebačka Ulica  197,10361 Trstenik Nartski</item>
      <item>ZAGREBAČKA BANKA dd,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49894677074</item>
      <item>, OIB 85821130368</item>
      <item>, OIB 59660668988</item>
      <item>, OIB null</item>
    </izvorni_sadrzaj>
    <derivirana_varijabla naziv="DomainObject.Predmet.SudioniciListNazivOIB_1">
      <item>, OIB 49894677074</item>
      <item>, OIB 85821130368</item>
      <item>, OIB 59660668988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2019.</izvorni_sadrzaj>
    <derivirana_varijabla naziv="DomainObject.Predmet.DatumPocetkaProcesa_1">2.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365</properties:Words>
  <properties:Characters>2014</properties:Characters>
  <properties:Lines>66</properties:Lines>
  <properties:Paragraphs>25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2019-12-18T08:24:00Z</dcterms:created>
  <dc:creator>gzubak</dc:creator>
  <cp:lastModifiedBy>Nevenka Furić</cp:lastModifiedBy>
  <cp:lastPrinted>2019-05-02T08:13:00Z</cp:lastPrinted>
  <dcterms:modified xmlns:xsi="http://www.w3.org/2001/XMLSchema-instance" xsi:type="dcterms:W3CDTF">2019-12-20T10:39:00Z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St-1905/2019-12 / Zapisnik - Ročište radi izjašnjenja o prijedlogu za otvaranje steč.post (St-1905-19 - ZAPISNIK - 20.12.2019.-nitko na ročištu-sve-fina, stanica za teh.pregled, banka, infor. sustav,očevidnik-zemljišt.docx)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